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50B43" w14:textId="77777777" w:rsidR="005C4154" w:rsidRDefault="005C4154" w:rsidP="005C4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BYGOT</w:t>
      </w:r>
      <w:r>
        <w:rPr>
          <w:rFonts w:ascii="Times New Roman" w:hAnsi="Times New Roman" w:cs="Times New Roman"/>
        </w:rPr>
        <w:t xml:space="preserve">      (fl.1483)</w:t>
      </w:r>
    </w:p>
    <w:p w14:paraId="6E6E0B30" w14:textId="77777777" w:rsidR="005C4154" w:rsidRDefault="005C4154" w:rsidP="005C4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Letheringsett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0EB02867" w14:textId="77777777" w:rsidR="005C4154" w:rsidRDefault="005C4154" w:rsidP="005C4154">
      <w:pPr>
        <w:rPr>
          <w:rFonts w:ascii="Times New Roman" w:hAnsi="Times New Roman" w:cs="Times New Roman"/>
        </w:rPr>
      </w:pPr>
    </w:p>
    <w:p w14:paraId="170AA38E" w14:textId="77777777" w:rsidR="005C4154" w:rsidRDefault="005C4154" w:rsidP="005C4154">
      <w:pPr>
        <w:rPr>
          <w:rFonts w:ascii="Times New Roman" w:hAnsi="Times New Roman" w:cs="Times New Roman"/>
        </w:rPr>
      </w:pPr>
    </w:p>
    <w:p w14:paraId="0E31318A" w14:textId="77777777" w:rsidR="005C4154" w:rsidRPr="003C54FD" w:rsidRDefault="005C4154" w:rsidP="005C415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Philip </w:t>
      </w:r>
      <w:proofErr w:type="spellStart"/>
      <w:r>
        <w:rPr>
          <w:rFonts w:ascii="Times New Roman" w:hAnsi="Times New Roman" w:cs="Times New Roman"/>
        </w:rPr>
        <w:t>Curson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Harde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Letheringsett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Codyngton</w:t>
      </w:r>
      <w:proofErr w:type="spellEnd"/>
      <w:r>
        <w:rPr>
          <w:rFonts w:ascii="Times New Roman" w:hAnsi="Times New Roman" w:cs="Times New Roman"/>
        </w:rPr>
        <w:t xml:space="preserve"> of Lynn(q.v.), Richard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Baldeswell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Alinotte</w:t>
      </w:r>
      <w:proofErr w:type="spellEnd"/>
      <w:r>
        <w:rPr>
          <w:rFonts w:ascii="Times New Roman" w:hAnsi="Times New Roman" w:cs="Times New Roman"/>
        </w:rPr>
        <w:t xml:space="preserve"> of Wingfield, Suffolk(q.v.).   </w:t>
      </w:r>
    </w:p>
    <w:p w14:paraId="10464265" w14:textId="77777777" w:rsidR="005C4154" w:rsidRDefault="005C4154" w:rsidP="005C4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26DC633" w14:textId="77777777" w:rsidR="005C4154" w:rsidRDefault="005C4154" w:rsidP="005C4154">
      <w:pPr>
        <w:rPr>
          <w:rFonts w:ascii="Times New Roman" w:hAnsi="Times New Roman" w:cs="Times New Roman"/>
        </w:rPr>
      </w:pPr>
    </w:p>
    <w:p w14:paraId="7859847D" w14:textId="77777777" w:rsidR="005C4154" w:rsidRDefault="005C4154" w:rsidP="005C4154">
      <w:pPr>
        <w:rPr>
          <w:rFonts w:ascii="Times New Roman" w:hAnsi="Times New Roman" w:cs="Times New Roman"/>
        </w:rPr>
      </w:pPr>
    </w:p>
    <w:p w14:paraId="1D3CBA41" w14:textId="77777777" w:rsidR="005C4154" w:rsidRDefault="005C4154" w:rsidP="005C4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2019</w:t>
      </w:r>
    </w:p>
    <w:p w14:paraId="7408BCBA" w14:textId="77777777" w:rsidR="006B2F86" w:rsidRPr="00E71FC3" w:rsidRDefault="005C41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DC84E" w14:textId="77777777" w:rsidR="005C4154" w:rsidRDefault="005C4154" w:rsidP="00E71FC3">
      <w:r>
        <w:separator/>
      </w:r>
    </w:p>
  </w:endnote>
  <w:endnote w:type="continuationSeparator" w:id="0">
    <w:p w14:paraId="741AB8FB" w14:textId="77777777" w:rsidR="005C4154" w:rsidRDefault="005C41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CE0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D11C7" w14:textId="77777777" w:rsidR="005C4154" w:rsidRDefault="005C4154" w:rsidP="00E71FC3">
      <w:r>
        <w:separator/>
      </w:r>
    </w:p>
  </w:footnote>
  <w:footnote w:type="continuationSeparator" w:id="0">
    <w:p w14:paraId="3A759146" w14:textId="77777777" w:rsidR="005C4154" w:rsidRDefault="005C41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54"/>
    <w:rsid w:val="001A7C09"/>
    <w:rsid w:val="00577BD5"/>
    <w:rsid w:val="005C415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06CDA"/>
  <w15:chartTrackingRefBased/>
  <w15:docId w15:val="{8F6D5AFB-2A74-43C1-BA2A-64203C39D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1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2019-11-26T20:35:00Z</dcterms:created>
  <dcterms:modified xsi:type="dcterms:W3CDTF">2019-11-26T20:35:00Z</dcterms:modified>
</cp:coreProperties>
</file>